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BB" w:rsidRDefault="006614BB" w:rsidP="006614BB">
      <w:pPr>
        <w:pStyle w:val="V8MainHeading"/>
        <w:tabs>
          <w:tab w:val="left" w:pos="2304"/>
          <w:tab w:val="left" w:pos="7200"/>
        </w:tabs>
        <w:jc w:val="left"/>
        <w:rPr>
          <w:rFonts w:ascii="Arial" w:hAnsi="Arial" w:cs="Arial"/>
        </w:rPr>
        <w:sectPr w:rsidR="006614BB" w:rsidSect="001C7E2E">
          <w:headerReference w:type="default" r:id="rId6"/>
          <w:footerReference w:type="default" r:id="rId7"/>
          <w:type w:val="continuous"/>
          <w:pgSz w:w="24480" w:h="15840" w:orient="landscape" w:code="3"/>
          <w:pgMar w:top="1152" w:right="3024" w:bottom="864" w:left="3024" w:header="0" w:footer="0" w:gutter="0"/>
          <w:cols w:space="720"/>
          <w:docGrid w:linePitch="78"/>
        </w:sectPr>
      </w:pPr>
      <w:r w:rsidRPr="002C55E9">
        <w:rPr>
          <w:rFonts w:ascii="Arial" w:hAnsi="Arial" w:cs="Arial"/>
        </w:rPr>
        <w:t xml:space="preserve">STANDARD </w:t>
      </w:r>
      <w:r>
        <w:rPr>
          <w:rFonts w:ascii="Arial" w:hAnsi="Arial" w:cs="Arial"/>
        </w:rPr>
        <w:t>T</w:t>
      </w:r>
      <w:r w:rsidRPr="002C55E9">
        <w:rPr>
          <w:rFonts w:ascii="Arial" w:hAnsi="Arial" w:cs="Arial"/>
        </w:rPr>
        <w:t>RAFFIC OPERATIONS DRAWINGS</w:t>
      </w:r>
      <w:r>
        <w:rPr>
          <w:rFonts w:ascii="Arial" w:hAnsi="Arial" w:cs="Arial"/>
        </w:rPr>
        <w:t xml:space="preserve">                                               </w:t>
      </w:r>
      <w:r w:rsidR="00AA6CDA">
        <w:rPr>
          <w:rFonts w:ascii="Arial" w:hAnsi="Arial" w:cs="Arial"/>
        </w:rPr>
        <w:t xml:space="preserve">                                 </w:t>
      </w:r>
      <w:r w:rsidR="00AA6CDA" w:rsidRPr="00AA6CDA">
        <w:rPr>
          <w:rFonts w:ascii="Arial" w:hAnsi="Arial" w:cs="Arial"/>
          <w:sz w:val="16"/>
          <w:szCs w:val="16"/>
        </w:rPr>
        <w:t xml:space="preserve"> </w:t>
      </w:r>
      <w:r w:rsidR="00AA6CDA">
        <w:rPr>
          <w:rFonts w:ascii="Arial" w:hAnsi="Arial" w:cs="Arial"/>
        </w:rPr>
        <w:t xml:space="preserve"> </w:t>
      </w:r>
      <w:r w:rsidRPr="00671E65">
        <w:rPr>
          <w:rFonts w:ascii="Arial" w:hAnsi="Arial" w:cs="Arial"/>
        </w:rPr>
        <w:t>STANDARD STRUCTURE DRAWINGS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  <w:rPr>
          <w:b/>
          <w:sz w:val="18"/>
          <w:szCs w:val="18"/>
        </w:rPr>
      </w:pPr>
      <w:r w:rsidRPr="008B7B03">
        <w:rPr>
          <w:b/>
          <w:sz w:val="18"/>
          <w:szCs w:val="18"/>
        </w:rPr>
        <w:t>SIGNALS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T-SG-2</w:t>
      </w:r>
      <w:r w:rsidRPr="008B7B03">
        <w:tab/>
        <w:t>06-27-16</w:t>
      </w:r>
      <w:r w:rsidRPr="008B7B03">
        <w:tab/>
        <w:t>LOOP LEAD-INS, CONDUIT AND PULL BOXES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T-SG-3</w:t>
      </w:r>
      <w:r w:rsidRPr="008B7B03">
        <w:tab/>
        <w:t>0</w:t>
      </w:r>
      <w:r w:rsidR="00FE06AC">
        <w:t>7-11</w:t>
      </w:r>
      <w:r w:rsidRPr="008B7B03">
        <w:t>-1</w:t>
      </w:r>
      <w:r w:rsidR="00FE06AC">
        <w:t>7</w:t>
      </w:r>
      <w:r w:rsidRPr="008B7B03">
        <w:tab/>
        <w:t>STANDARD NOTES AND DETAILS OF INDUCTIVE LOOPS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T-SG-3A</w:t>
      </w:r>
      <w:r w:rsidRPr="008B7B03">
        <w:tab/>
        <w:t>06-27-16</w:t>
      </w:r>
      <w:r w:rsidRPr="008B7B03">
        <w:tab/>
        <w:t>ALTERNATE DETECTION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T-SG-5</w:t>
      </w:r>
      <w:r w:rsidRPr="008B7B03">
        <w:tab/>
        <w:t>06-27-16</w:t>
      </w:r>
      <w:r w:rsidRPr="008B7B03">
        <w:tab/>
        <w:t>CONTROLLER CABINET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T-SG-6</w:t>
      </w:r>
      <w:r w:rsidRPr="008B7B03">
        <w:tab/>
      </w:r>
      <w:r w:rsidRPr="008B7B03">
        <w:tab/>
        <w:t>PEDESTRIAN SIGNAL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T-SG-7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11</w:t>
      </w:r>
      <w:r w:rsidRPr="008B7B03">
        <w:t>-1</w:t>
      </w:r>
      <w:r w:rsidR="00FE06AC">
        <w:t>7</w:t>
      </w:r>
      <w:r w:rsidRPr="008B7B03">
        <w:tab/>
        <w:t xml:space="preserve">SIGNAL HEAD ASSEMBLIES </w:t>
      </w:r>
    </w:p>
    <w:p w:rsidR="006614BB" w:rsidRPr="008B7B03" w:rsidRDefault="006614BB" w:rsidP="006614BB">
      <w:pPr>
        <w:tabs>
          <w:tab w:val="left" w:pos="1008"/>
          <w:tab w:val="left" w:pos="1872"/>
        </w:tabs>
        <w:ind w:left="1872" w:hanging="1872"/>
        <w:outlineLvl w:val="0"/>
      </w:pPr>
      <w:r w:rsidRPr="008B7B03">
        <w:t>T-SG-7A</w:t>
      </w:r>
      <w:r w:rsidRPr="008B7B03">
        <w:tab/>
      </w:r>
      <w:r w:rsidRPr="008B7B03">
        <w:tab/>
        <w:t>TYPICAL SIGNAL HEAD PLACEMENT APPROACHES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ab/>
      </w:r>
      <w:r w:rsidRPr="008B7B03">
        <w:tab/>
        <w:t>WITH NO THROUGH MOVEMENTS</w:t>
      </w:r>
    </w:p>
    <w:p w:rsidR="006614BB" w:rsidRPr="008B7B03" w:rsidRDefault="006614BB" w:rsidP="006614BB">
      <w:pPr>
        <w:tabs>
          <w:tab w:val="left" w:pos="1008"/>
          <w:tab w:val="left" w:pos="1872"/>
        </w:tabs>
        <w:ind w:left="1872" w:hanging="1872"/>
        <w:outlineLvl w:val="0"/>
      </w:pPr>
      <w:r w:rsidRPr="008B7B03">
        <w:t>T-SG-7B</w:t>
      </w:r>
      <w:r w:rsidRPr="008B7B03">
        <w:tab/>
      </w:r>
      <w:r w:rsidRPr="008B7B03">
        <w:tab/>
        <w:t>TYPICAL SIGNAL HEAD PLACEMENT APPROACHES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ab/>
      </w:r>
      <w:r w:rsidRPr="008B7B03">
        <w:tab/>
        <w:t>WITH NO THROUGH MOVEMENTS</w:t>
      </w:r>
    </w:p>
    <w:p w:rsidR="006614BB" w:rsidRPr="008B7B03" w:rsidRDefault="006614BB" w:rsidP="006614BB">
      <w:pPr>
        <w:tabs>
          <w:tab w:val="left" w:pos="1008"/>
          <w:tab w:val="left" w:pos="1872"/>
        </w:tabs>
        <w:ind w:left="1872" w:hanging="1872"/>
        <w:outlineLvl w:val="0"/>
        <w:rPr>
          <w:rFonts w:cs="Arial"/>
          <w:sz w:val="23"/>
          <w:szCs w:val="23"/>
        </w:rPr>
      </w:pPr>
      <w:r w:rsidRPr="008B7B03">
        <w:t>T-SG-7J</w:t>
      </w:r>
      <w:r w:rsidRPr="008B7B03">
        <w:tab/>
      </w:r>
      <w:r w:rsidRPr="008B7B03">
        <w:tab/>
        <w:t>TYPICAL SIGNAL HEAD PLACEMENT</w:t>
      </w:r>
      <w:r w:rsidRPr="008B7B03">
        <w:rPr>
          <w:rFonts w:cs="Arial"/>
          <w:sz w:val="23"/>
          <w:szCs w:val="23"/>
        </w:rPr>
        <w:t xml:space="preserve"> 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ab/>
      </w:r>
      <w:r w:rsidRPr="008B7B03">
        <w:tab/>
        <w:t>FOUR-LANE APPROACHES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T-SG-9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11</w:t>
      </w:r>
      <w:r w:rsidRPr="008B7B03">
        <w:t>-1</w:t>
      </w:r>
      <w:r w:rsidR="00FE06AC">
        <w:t>7</w:t>
      </w:r>
      <w:r w:rsidRPr="008B7B03">
        <w:tab/>
        <w:t>DETAILS OF CANTILEVER SIGNAL SUPPORT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T-SG-9A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12</w:t>
      </w:r>
      <w:r w:rsidRPr="008B7B03">
        <w:t>-1</w:t>
      </w:r>
      <w:r w:rsidR="00FE06AC">
        <w:t>7</w:t>
      </w:r>
      <w:r w:rsidRPr="008B7B03">
        <w:tab/>
        <w:t>MISCELLANEOUS SIGNAL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T-SG-10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11</w:t>
      </w:r>
      <w:r w:rsidRPr="008B7B03">
        <w:t>-1</w:t>
      </w:r>
      <w:r w:rsidR="00FE06AC">
        <w:t>7</w:t>
      </w:r>
      <w:r w:rsidRPr="008B7B03">
        <w:tab/>
        <w:t>MAST ARM POLE AND STRAIN POLES FOUNDATION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T-SG-11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12</w:t>
      </w:r>
      <w:r w:rsidRPr="008B7B03">
        <w:t>-1</w:t>
      </w:r>
      <w:r w:rsidR="00FE06AC">
        <w:t>7</w:t>
      </w:r>
      <w:r w:rsidRPr="008B7B03">
        <w:tab/>
        <w:t>MAINTENANCE OF EXISTING SIGNALS DURING HIGHWAY CONSTRUCTION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T-SG-12</w:t>
      </w:r>
      <w:r w:rsidRPr="008B7B03">
        <w:tab/>
        <w:t>0</w:t>
      </w:r>
      <w:r w:rsidR="00FE06AC">
        <w:t>7</w:t>
      </w:r>
      <w:r w:rsidRPr="008B7B03">
        <w:t>-</w:t>
      </w:r>
      <w:r w:rsidR="00FE06AC">
        <w:t>12</w:t>
      </w:r>
      <w:r w:rsidRPr="008B7B03">
        <w:t>-1</w:t>
      </w:r>
      <w:r w:rsidR="00FE06AC">
        <w:t>7</w:t>
      </w:r>
      <w:r w:rsidRPr="008B7B03">
        <w:tab/>
        <w:t>TYPICAL WIRING FOR SIGNAL HEADS AND DETECTION LOOPS</w:t>
      </w:r>
    </w:p>
    <w:p w:rsidR="00992F44" w:rsidRDefault="00992F44" w:rsidP="001A749B">
      <w:pPr>
        <w:pStyle w:val="V8StdDwgBody"/>
      </w:pPr>
      <w:bookmarkStart w:id="0" w:name="_GoBack"/>
      <w:bookmarkEnd w:id="0"/>
    </w:p>
    <w:sectPr w:rsidR="00992F44" w:rsidSect="001C7E2E">
      <w:type w:val="continuous"/>
      <w:pgSz w:w="24480" w:h="15840" w:orient="landscape" w:code="3"/>
      <w:pgMar w:top="1152" w:right="3024" w:bottom="864" w:left="3024" w:header="0" w:footer="0" w:gutter="0"/>
      <w:cols w:num="3" w:space="72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6AC" w:rsidRDefault="00FE06AC">
      <w:r>
        <w:separator/>
      </w:r>
    </w:p>
  </w:endnote>
  <w:endnote w:type="continuationSeparator" w:id="0">
    <w:p w:rsidR="00FE06AC" w:rsidRDefault="00FE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C1B" w:rsidRDefault="00E93C1B">
    <w:pPr>
      <w:pStyle w:val="Footer"/>
      <w:rPr>
        <w:color w:val="00B050"/>
        <w:sz w:val="16"/>
        <w:szCs w:val="16"/>
      </w:rPr>
    </w:pPr>
    <w:r w:rsidRPr="00DA4BC3">
      <w:rPr>
        <w:color w:val="00B050"/>
        <w:sz w:val="16"/>
        <w:szCs w:val="16"/>
      </w:rPr>
      <w:t xml:space="preserve">Pape </w:t>
    </w:r>
    <w:r w:rsidRPr="00DA4BC3">
      <w:rPr>
        <w:color w:val="00B050"/>
        <w:sz w:val="16"/>
        <w:szCs w:val="16"/>
      </w:rPr>
      <w:fldChar w:fldCharType="begin"/>
    </w:r>
    <w:r w:rsidRPr="00DA4BC3">
      <w:rPr>
        <w:color w:val="00B050"/>
        <w:sz w:val="16"/>
        <w:szCs w:val="16"/>
      </w:rPr>
      <w:instrText xml:space="preserve"> PAGE  \* Arabic  \* MERGEFORMAT </w:instrText>
    </w:r>
    <w:r w:rsidRPr="00DA4BC3">
      <w:rPr>
        <w:color w:val="00B050"/>
        <w:sz w:val="16"/>
        <w:szCs w:val="16"/>
      </w:rPr>
      <w:fldChar w:fldCharType="separate"/>
    </w:r>
    <w:r w:rsidR="00FE06AC">
      <w:rPr>
        <w:noProof/>
        <w:color w:val="00B050"/>
        <w:sz w:val="16"/>
        <w:szCs w:val="16"/>
      </w:rPr>
      <w:t>1</w:t>
    </w:r>
    <w:r w:rsidRPr="00DA4BC3">
      <w:rPr>
        <w:color w:val="00B050"/>
        <w:sz w:val="16"/>
        <w:szCs w:val="16"/>
      </w:rPr>
      <w:fldChar w:fldCharType="end"/>
    </w:r>
  </w:p>
  <w:p w:rsidR="00E93C1B" w:rsidRDefault="00E93C1B">
    <w:pPr>
      <w:pStyle w:val="Footer"/>
      <w:rPr>
        <w:color w:val="00B050"/>
        <w:sz w:val="16"/>
        <w:szCs w:val="16"/>
      </w:rPr>
    </w:pPr>
  </w:p>
  <w:p w:rsidR="00E93C1B" w:rsidRDefault="00E93C1B">
    <w:pPr>
      <w:pStyle w:val="Footer"/>
      <w:rPr>
        <w:color w:val="00B050"/>
        <w:sz w:val="16"/>
        <w:szCs w:val="16"/>
      </w:rPr>
    </w:pPr>
  </w:p>
  <w:p w:rsidR="00E93C1B" w:rsidRPr="00E93C1B" w:rsidRDefault="00E93C1B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6AC" w:rsidRDefault="00FE06AC">
      <w:r>
        <w:separator/>
      </w:r>
    </w:p>
  </w:footnote>
  <w:footnote w:type="continuationSeparator" w:id="0">
    <w:p w:rsidR="00FE06AC" w:rsidRDefault="00FE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BB" w:rsidRDefault="006614BB">
    <w:pPr>
      <w:pStyle w:val="Header"/>
      <w:rPr>
        <w:color w:val="FF0000"/>
        <w:sz w:val="28"/>
        <w:szCs w:val="28"/>
      </w:rPr>
    </w:pPr>
  </w:p>
  <w:p w:rsidR="006614BB" w:rsidRPr="00361D4B" w:rsidRDefault="006614BB" w:rsidP="00361D4B">
    <w:pPr>
      <w:tabs>
        <w:tab w:val="center" w:pos="4680"/>
        <w:tab w:val="right" w:pos="9360"/>
      </w:tabs>
      <w:rPr>
        <w:color w:val="FF0000"/>
        <w:sz w:val="28"/>
        <w:szCs w:val="28"/>
      </w:rPr>
    </w:pPr>
    <w:r w:rsidRPr="00361D4B">
      <w:rPr>
        <w:color w:val="FF0000"/>
        <w:sz w:val="28"/>
        <w:szCs w:val="28"/>
      </w:rPr>
      <w:t xml:space="preserve">Updated: </w:t>
    </w:r>
    <w:r w:rsidR="00D50546">
      <w:rPr>
        <w:color w:val="FF0000"/>
        <w:sz w:val="28"/>
        <w:szCs w:val="28"/>
      </w:rPr>
      <w:t>11/06</w:t>
    </w:r>
    <w:r>
      <w:rPr>
        <w:color w:val="FF0000"/>
        <w:sz w:val="28"/>
        <w:szCs w:val="28"/>
      </w:rPr>
      <w:t>/2017</w:t>
    </w:r>
    <w:proofErr w:type="gramStart"/>
    <w:r w:rsidR="00E31991">
      <w:rPr>
        <w:color w:val="FF0000"/>
        <w:sz w:val="28"/>
        <w:szCs w:val="28"/>
      </w:rPr>
      <w:t>,  IB</w:t>
    </w:r>
    <w:proofErr w:type="gramEnd"/>
    <w:r w:rsidR="00E31991">
      <w:rPr>
        <w:color w:val="FF0000"/>
        <w:sz w:val="28"/>
        <w:szCs w:val="28"/>
      </w:rPr>
      <w:t>-17-</w:t>
    </w:r>
    <w:r w:rsidR="00D50546">
      <w:rPr>
        <w:color w:val="FF0000"/>
        <w:sz w:val="28"/>
        <w:szCs w:val="28"/>
      </w:rPr>
      <w:t>09</w:t>
    </w:r>
  </w:p>
  <w:p w:rsidR="006614BB" w:rsidRDefault="00661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AC"/>
    <w:rsid w:val="000020BD"/>
    <w:rsid w:val="0000462A"/>
    <w:rsid w:val="00006AA6"/>
    <w:rsid w:val="00007AE7"/>
    <w:rsid w:val="00024BEB"/>
    <w:rsid w:val="000516C8"/>
    <w:rsid w:val="0005321D"/>
    <w:rsid w:val="000559C2"/>
    <w:rsid w:val="00074EBC"/>
    <w:rsid w:val="000753F7"/>
    <w:rsid w:val="000819E2"/>
    <w:rsid w:val="00082B8E"/>
    <w:rsid w:val="0008505D"/>
    <w:rsid w:val="00092B84"/>
    <w:rsid w:val="0009383F"/>
    <w:rsid w:val="00095356"/>
    <w:rsid w:val="00096B20"/>
    <w:rsid w:val="000A17B3"/>
    <w:rsid w:val="000A7A2B"/>
    <w:rsid w:val="000B0431"/>
    <w:rsid w:val="000B550F"/>
    <w:rsid w:val="000C10B7"/>
    <w:rsid w:val="000C46CA"/>
    <w:rsid w:val="000C6AA0"/>
    <w:rsid w:val="000D704D"/>
    <w:rsid w:val="000F2FA7"/>
    <w:rsid w:val="000F75D1"/>
    <w:rsid w:val="00117682"/>
    <w:rsid w:val="00125B6D"/>
    <w:rsid w:val="00127511"/>
    <w:rsid w:val="00131FEF"/>
    <w:rsid w:val="001353C6"/>
    <w:rsid w:val="00141019"/>
    <w:rsid w:val="001559B2"/>
    <w:rsid w:val="001757BE"/>
    <w:rsid w:val="0018450F"/>
    <w:rsid w:val="001A4CCA"/>
    <w:rsid w:val="001A749B"/>
    <w:rsid w:val="001B0EF4"/>
    <w:rsid w:val="001B2CB0"/>
    <w:rsid w:val="001C1BC2"/>
    <w:rsid w:val="001C2572"/>
    <w:rsid w:val="001C32CE"/>
    <w:rsid w:val="001C343D"/>
    <w:rsid w:val="001C7E2E"/>
    <w:rsid w:val="001E1C92"/>
    <w:rsid w:val="001E6162"/>
    <w:rsid w:val="001F255D"/>
    <w:rsid w:val="001F52A1"/>
    <w:rsid w:val="001F6E34"/>
    <w:rsid w:val="001F7BEF"/>
    <w:rsid w:val="00200B16"/>
    <w:rsid w:val="00202776"/>
    <w:rsid w:val="002150AA"/>
    <w:rsid w:val="00215209"/>
    <w:rsid w:val="00223E2A"/>
    <w:rsid w:val="00243F53"/>
    <w:rsid w:val="00245F8A"/>
    <w:rsid w:val="00254505"/>
    <w:rsid w:val="00261FF4"/>
    <w:rsid w:val="00263FED"/>
    <w:rsid w:val="00270727"/>
    <w:rsid w:val="00277E78"/>
    <w:rsid w:val="00284673"/>
    <w:rsid w:val="0028636A"/>
    <w:rsid w:val="00286E37"/>
    <w:rsid w:val="002A4BB7"/>
    <w:rsid w:val="002B5F25"/>
    <w:rsid w:val="002C55E9"/>
    <w:rsid w:val="002D76A0"/>
    <w:rsid w:val="002F52DE"/>
    <w:rsid w:val="00300CDF"/>
    <w:rsid w:val="00306304"/>
    <w:rsid w:val="00313296"/>
    <w:rsid w:val="00335362"/>
    <w:rsid w:val="003465FD"/>
    <w:rsid w:val="003541D2"/>
    <w:rsid w:val="00361F21"/>
    <w:rsid w:val="00365A66"/>
    <w:rsid w:val="00367BD4"/>
    <w:rsid w:val="00374337"/>
    <w:rsid w:val="00376F3D"/>
    <w:rsid w:val="00391401"/>
    <w:rsid w:val="003953A0"/>
    <w:rsid w:val="003A2286"/>
    <w:rsid w:val="003A53AF"/>
    <w:rsid w:val="003A6C54"/>
    <w:rsid w:val="003B67B8"/>
    <w:rsid w:val="003C25B9"/>
    <w:rsid w:val="003C3747"/>
    <w:rsid w:val="003D2C60"/>
    <w:rsid w:val="003D6507"/>
    <w:rsid w:val="003E73A9"/>
    <w:rsid w:val="003F0303"/>
    <w:rsid w:val="003F1E18"/>
    <w:rsid w:val="004055A3"/>
    <w:rsid w:val="004057D7"/>
    <w:rsid w:val="00423C9F"/>
    <w:rsid w:val="0043134B"/>
    <w:rsid w:val="00432AED"/>
    <w:rsid w:val="00433322"/>
    <w:rsid w:val="00435C7A"/>
    <w:rsid w:val="00442A82"/>
    <w:rsid w:val="00444324"/>
    <w:rsid w:val="0045096B"/>
    <w:rsid w:val="00452318"/>
    <w:rsid w:val="00454B92"/>
    <w:rsid w:val="00454D12"/>
    <w:rsid w:val="00454E29"/>
    <w:rsid w:val="00455787"/>
    <w:rsid w:val="00461289"/>
    <w:rsid w:val="004624D1"/>
    <w:rsid w:val="00477F89"/>
    <w:rsid w:val="004979FB"/>
    <w:rsid w:val="004A14B5"/>
    <w:rsid w:val="004A7B55"/>
    <w:rsid w:val="004B21AA"/>
    <w:rsid w:val="004B32DB"/>
    <w:rsid w:val="004C4CA9"/>
    <w:rsid w:val="004D223A"/>
    <w:rsid w:val="004E7C42"/>
    <w:rsid w:val="004F00CC"/>
    <w:rsid w:val="005061CF"/>
    <w:rsid w:val="005156A2"/>
    <w:rsid w:val="0051659C"/>
    <w:rsid w:val="005178BA"/>
    <w:rsid w:val="00543617"/>
    <w:rsid w:val="00554668"/>
    <w:rsid w:val="00556A06"/>
    <w:rsid w:val="005856C1"/>
    <w:rsid w:val="005A05AB"/>
    <w:rsid w:val="005A3CAE"/>
    <w:rsid w:val="005A6C6F"/>
    <w:rsid w:val="005A7041"/>
    <w:rsid w:val="005B44BC"/>
    <w:rsid w:val="005C40D9"/>
    <w:rsid w:val="005D1463"/>
    <w:rsid w:val="005D5F3B"/>
    <w:rsid w:val="005E13CA"/>
    <w:rsid w:val="005F0C91"/>
    <w:rsid w:val="00601ABE"/>
    <w:rsid w:val="0060438E"/>
    <w:rsid w:val="00605031"/>
    <w:rsid w:val="0062046C"/>
    <w:rsid w:val="00621394"/>
    <w:rsid w:val="0062225B"/>
    <w:rsid w:val="00623925"/>
    <w:rsid w:val="006365D0"/>
    <w:rsid w:val="00652A81"/>
    <w:rsid w:val="0065561A"/>
    <w:rsid w:val="006614BB"/>
    <w:rsid w:val="0066461E"/>
    <w:rsid w:val="00671E65"/>
    <w:rsid w:val="006752B5"/>
    <w:rsid w:val="006802DA"/>
    <w:rsid w:val="00680BFE"/>
    <w:rsid w:val="00685109"/>
    <w:rsid w:val="00690285"/>
    <w:rsid w:val="00694662"/>
    <w:rsid w:val="00695701"/>
    <w:rsid w:val="00696BC8"/>
    <w:rsid w:val="006A0E37"/>
    <w:rsid w:val="006A36C8"/>
    <w:rsid w:val="006B11F3"/>
    <w:rsid w:val="006B6FAF"/>
    <w:rsid w:val="006B7AF3"/>
    <w:rsid w:val="006C0CED"/>
    <w:rsid w:val="006C53E8"/>
    <w:rsid w:val="006C59D8"/>
    <w:rsid w:val="006D0096"/>
    <w:rsid w:val="006D5FA3"/>
    <w:rsid w:val="006E1A7B"/>
    <w:rsid w:val="006E686E"/>
    <w:rsid w:val="007015F2"/>
    <w:rsid w:val="007047F1"/>
    <w:rsid w:val="00710318"/>
    <w:rsid w:val="00720B87"/>
    <w:rsid w:val="007223F4"/>
    <w:rsid w:val="00744F69"/>
    <w:rsid w:val="00766911"/>
    <w:rsid w:val="00767CFF"/>
    <w:rsid w:val="00782448"/>
    <w:rsid w:val="007B73D6"/>
    <w:rsid w:val="007D4AC1"/>
    <w:rsid w:val="007D4FF0"/>
    <w:rsid w:val="007D670F"/>
    <w:rsid w:val="007E0FFD"/>
    <w:rsid w:val="00802EF6"/>
    <w:rsid w:val="00813B5C"/>
    <w:rsid w:val="00815AC5"/>
    <w:rsid w:val="00817CE2"/>
    <w:rsid w:val="0083044B"/>
    <w:rsid w:val="008336DB"/>
    <w:rsid w:val="00835681"/>
    <w:rsid w:val="0084000A"/>
    <w:rsid w:val="00840F32"/>
    <w:rsid w:val="0084119F"/>
    <w:rsid w:val="00842FB3"/>
    <w:rsid w:val="00862016"/>
    <w:rsid w:val="00862ABB"/>
    <w:rsid w:val="008719D1"/>
    <w:rsid w:val="00872518"/>
    <w:rsid w:val="00875ABB"/>
    <w:rsid w:val="0088258D"/>
    <w:rsid w:val="008842FF"/>
    <w:rsid w:val="00895175"/>
    <w:rsid w:val="008A0464"/>
    <w:rsid w:val="008A0F51"/>
    <w:rsid w:val="008A2E53"/>
    <w:rsid w:val="008A3984"/>
    <w:rsid w:val="008A7B1C"/>
    <w:rsid w:val="008B6E25"/>
    <w:rsid w:val="008B7A1A"/>
    <w:rsid w:val="008B7B03"/>
    <w:rsid w:val="008D0536"/>
    <w:rsid w:val="008D2489"/>
    <w:rsid w:val="008E7DDD"/>
    <w:rsid w:val="00901AC0"/>
    <w:rsid w:val="00901F35"/>
    <w:rsid w:val="00903F6A"/>
    <w:rsid w:val="009058A1"/>
    <w:rsid w:val="00917078"/>
    <w:rsid w:val="009265C0"/>
    <w:rsid w:val="0093574D"/>
    <w:rsid w:val="00941A83"/>
    <w:rsid w:val="0094521A"/>
    <w:rsid w:val="00946BB7"/>
    <w:rsid w:val="00953AEB"/>
    <w:rsid w:val="00957829"/>
    <w:rsid w:val="00957FE7"/>
    <w:rsid w:val="009723A0"/>
    <w:rsid w:val="0097493D"/>
    <w:rsid w:val="009754A8"/>
    <w:rsid w:val="009758BF"/>
    <w:rsid w:val="00976555"/>
    <w:rsid w:val="00985A9E"/>
    <w:rsid w:val="00986DBC"/>
    <w:rsid w:val="0098772B"/>
    <w:rsid w:val="00987852"/>
    <w:rsid w:val="00992F44"/>
    <w:rsid w:val="0099401C"/>
    <w:rsid w:val="009A0935"/>
    <w:rsid w:val="009B47D4"/>
    <w:rsid w:val="009D0729"/>
    <w:rsid w:val="009D303E"/>
    <w:rsid w:val="009D67E0"/>
    <w:rsid w:val="009D6CAD"/>
    <w:rsid w:val="009E2687"/>
    <w:rsid w:val="009E27AC"/>
    <w:rsid w:val="009E2FF9"/>
    <w:rsid w:val="009E7E1D"/>
    <w:rsid w:val="009F6280"/>
    <w:rsid w:val="009F7BFA"/>
    <w:rsid w:val="00A03533"/>
    <w:rsid w:val="00A03C46"/>
    <w:rsid w:val="00A12EB4"/>
    <w:rsid w:val="00A13B23"/>
    <w:rsid w:val="00A15DBC"/>
    <w:rsid w:val="00A162DD"/>
    <w:rsid w:val="00A2583D"/>
    <w:rsid w:val="00A30135"/>
    <w:rsid w:val="00A348B0"/>
    <w:rsid w:val="00A40156"/>
    <w:rsid w:val="00A463A3"/>
    <w:rsid w:val="00A67DDB"/>
    <w:rsid w:val="00A731C8"/>
    <w:rsid w:val="00A75385"/>
    <w:rsid w:val="00A808D4"/>
    <w:rsid w:val="00A82648"/>
    <w:rsid w:val="00A948C0"/>
    <w:rsid w:val="00A95B74"/>
    <w:rsid w:val="00AA0742"/>
    <w:rsid w:val="00AA6CDA"/>
    <w:rsid w:val="00AB16DA"/>
    <w:rsid w:val="00AC2874"/>
    <w:rsid w:val="00AD0781"/>
    <w:rsid w:val="00AD6EC5"/>
    <w:rsid w:val="00AE143C"/>
    <w:rsid w:val="00AF00BA"/>
    <w:rsid w:val="00AF5596"/>
    <w:rsid w:val="00AF696A"/>
    <w:rsid w:val="00AF790D"/>
    <w:rsid w:val="00B14B28"/>
    <w:rsid w:val="00B22BBC"/>
    <w:rsid w:val="00B25F27"/>
    <w:rsid w:val="00B306B2"/>
    <w:rsid w:val="00B40479"/>
    <w:rsid w:val="00B4240A"/>
    <w:rsid w:val="00B4445D"/>
    <w:rsid w:val="00B52951"/>
    <w:rsid w:val="00B5488E"/>
    <w:rsid w:val="00B5721B"/>
    <w:rsid w:val="00B66367"/>
    <w:rsid w:val="00B70CE5"/>
    <w:rsid w:val="00B826E3"/>
    <w:rsid w:val="00B85590"/>
    <w:rsid w:val="00BA3CC6"/>
    <w:rsid w:val="00BA5DA7"/>
    <w:rsid w:val="00BB5B3B"/>
    <w:rsid w:val="00BB6073"/>
    <w:rsid w:val="00BC62A1"/>
    <w:rsid w:val="00BD08D6"/>
    <w:rsid w:val="00BD6F55"/>
    <w:rsid w:val="00BF0201"/>
    <w:rsid w:val="00BF0A60"/>
    <w:rsid w:val="00BF1391"/>
    <w:rsid w:val="00BF152C"/>
    <w:rsid w:val="00C03897"/>
    <w:rsid w:val="00C0473A"/>
    <w:rsid w:val="00C0650B"/>
    <w:rsid w:val="00C072AA"/>
    <w:rsid w:val="00C15B18"/>
    <w:rsid w:val="00C226DA"/>
    <w:rsid w:val="00C230F2"/>
    <w:rsid w:val="00C24CEF"/>
    <w:rsid w:val="00C26376"/>
    <w:rsid w:val="00C27C87"/>
    <w:rsid w:val="00C303F7"/>
    <w:rsid w:val="00C4141A"/>
    <w:rsid w:val="00C42D27"/>
    <w:rsid w:val="00C437D5"/>
    <w:rsid w:val="00C44E4A"/>
    <w:rsid w:val="00C5271A"/>
    <w:rsid w:val="00C57B5F"/>
    <w:rsid w:val="00C639BF"/>
    <w:rsid w:val="00C6687E"/>
    <w:rsid w:val="00C728AC"/>
    <w:rsid w:val="00C80D0F"/>
    <w:rsid w:val="00C86ADC"/>
    <w:rsid w:val="00CA0E2E"/>
    <w:rsid w:val="00CB5CDC"/>
    <w:rsid w:val="00CE0411"/>
    <w:rsid w:val="00CF2B51"/>
    <w:rsid w:val="00D04E79"/>
    <w:rsid w:val="00D13AC6"/>
    <w:rsid w:val="00D14925"/>
    <w:rsid w:val="00D17048"/>
    <w:rsid w:val="00D27936"/>
    <w:rsid w:val="00D43D81"/>
    <w:rsid w:val="00D50546"/>
    <w:rsid w:val="00D52993"/>
    <w:rsid w:val="00D70524"/>
    <w:rsid w:val="00D7601D"/>
    <w:rsid w:val="00D779E1"/>
    <w:rsid w:val="00D84336"/>
    <w:rsid w:val="00D9788B"/>
    <w:rsid w:val="00DB1F0C"/>
    <w:rsid w:val="00DB2F62"/>
    <w:rsid w:val="00DB529A"/>
    <w:rsid w:val="00DB5825"/>
    <w:rsid w:val="00DC0E67"/>
    <w:rsid w:val="00DF0A80"/>
    <w:rsid w:val="00E11FAE"/>
    <w:rsid w:val="00E14CDF"/>
    <w:rsid w:val="00E31991"/>
    <w:rsid w:val="00E5554E"/>
    <w:rsid w:val="00E57AE2"/>
    <w:rsid w:val="00E8304F"/>
    <w:rsid w:val="00E858E3"/>
    <w:rsid w:val="00E92AF1"/>
    <w:rsid w:val="00E93C1B"/>
    <w:rsid w:val="00EA20A7"/>
    <w:rsid w:val="00EA6713"/>
    <w:rsid w:val="00EB66E3"/>
    <w:rsid w:val="00EC5098"/>
    <w:rsid w:val="00EC679C"/>
    <w:rsid w:val="00ED71DF"/>
    <w:rsid w:val="00EE005C"/>
    <w:rsid w:val="00EE0866"/>
    <w:rsid w:val="00EE68B8"/>
    <w:rsid w:val="00EF45BE"/>
    <w:rsid w:val="00EF4961"/>
    <w:rsid w:val="00EF4C3F"/>
    <w:rsid w:val="00F10ABE"/>
    <w:rsid w:val="00F162A3"/>
    <w:rsid w:val="00F32D93"/>
    <w:rsid w:val="00F46DC8"/>
    <w:rsid w:val="00F728DE"/>
    <w:rsid w:val="00F7551C"/>
    <w:rsid w:val="00F83C89"/>
    <w:rsid w:val="00F90D4A"/>
    <w:rsid w:val="00F90F5B"/>
    <w:rsid w:val="00F95603"/>
    <w:rsid w:val="00FA5C92"/>
    <w:rsid w:val="00FB5A5D"/>
    <w:rsid w:val="00FB6010"/>
    <w:rsid w:val="00FC676E"/>
    <w:rsid w:val="00FC6CA5"/>
    <w:rsid w:val="00FD1235"/>
    <w:rsid w:val="00FD2094"/>
    <w:rsid w:val="00FD3EC9"/>
    <w:rsid w:val="00FD5FE4"/>
    <w:rsid w:val="00FD7D73"/>
    <w:rsid w:val="00FE06AC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B3E802-CB55-4D21-91B7-6EF53955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C42"/>
    <w:rPr>
      <w:rFonts w:ascii="Arial" w:hAnsi="Arial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8IndexBody">
    <w:name w:val="V8 Index Body"/>
    <w:basedOn w:val="Normal"/>
    <w:rsid w:val="00680BFE"/>
    <w:pPr>
      <w:tabs>
        <w:tab w:val="left" w:pos="4608"/>
      </w:tabs>
      <w:spacing w:after="120"/>
    </w:pPr>
    <w:rPr>
      <w:rFonts w:cs="Arial"/>
      <w:snapToGrid w:val="0"/>
      <w:color w:val="000000"/>
      <w:szCs w:val="14"/>
    </w:rPr>
  </w:style>
  <w:style w:type="paragraph" w:customStyle="1" w:styleId="SectionHeadings">
    <w:name w:val="Section Headings"/>
    <w:rsid w:val="00680BFE"/>
    <w:pPr>
      <w:tabs>
        <w:tab w:val="left" w:pos="4608"/>
      </w:tabs>
      <w:spacing w:after="120"/>
    </w:pPr>
    <w:rPr>
      <w:rFonts w:ascii="Arial" w:hAnsi="Arial" w:cs="Arial"/>
      <w:b/>
      <w:snapToGrid w:val="0"/>
      <w:color w:val="000000"/>
      <w:sz w:val="18"/>
      <w:szCs w:val="18"/>
    </w:rPr>
  </w:style>
  <w:style w:type="paragraph" w:customStyle="1" w:styleId="V8StdDwgBody">
    <w:name w:val="V8 Std Dwg Body"/>
    <w:basedOn w:val="Normal"/>
    <w:rsid w:val="00680BFE"/>
    <w:pPr>
      <w:tabs>
        <w:tab w:val="left" w:pos="1008"/>
        <w:tab w:val="left" w:pos="1872"/>
      </w:tabs>
      <w:spacing w:after="120"/>
      <w:ind w:left="1872" w:hanging="1872"/>
      <w:outlineLvl w:val="0"/>
    </w:pPr>
  </w:style>
  <w:style w:type="paragraph" w:customStyle="1" w:styleId="V8Note">
    <w:name w:val="V8 Note"/>
    <w:basedOn w:val="Normal"/>
    <w:rsid w:val="00680BFE"/>
    <w:pPr>
      <w:spacing w:after="120"/>
      <w:ind w:left="1872" w:hanging="1872"/>
    </w:pPr>
    <w:rPr>
      <w:color w:val="FF0000"/>
    </w:rPr>
  </w:style>
  <w:style w:type="paragraph" w:customStyle="1" w:styleId="V8SectionHeadings">
    <w:name w:val="V8 Section Headings"/>
    <w:rsid w:val="00433322"/>
    <w:pPr>
      <w:tabs>
        <w:tab w:val="left" w:pos="4608"/>
      </w:tabs>
      <w:spacing w:after="120"/>
      <w:jc w:val="center"/>
    </w:pPr>
    <w:rPr>
      <w:rFonts w:ascii="Arial" w:hAnsi="Arial" w:cs="Arial"/>
      <w:b/>
      <w:snapToGrid w:val="0"/>
      <w:color w:val="000000"/>
      <w:sz w:val="18"/>
      <w:szCs w:val="18"/>
    </w:rPr>
  </w:style>
  <w:style w:type="paragraph" w:customStyle="1" w:styleId="V8MainHeading">
    <w:name w:val="V8 Main Heading"/>
    <w:rsid w:val="00680BFE"/>
    <w:pPr>
      <w:spacing w:after="240"/>
      <w:jc w:val="center"/>
    </w:pPr>
    <w:rPr>
      <w:rFonts w:ascii="Arial (W1)" w:hAnsi="Arial (W1)"/>
      <w:b/>
      <w:sz w:val="28"/>
      <w:szCs w:val="28"/>
    </w:rPr>
  </w:style>
  <w:style w:type="paragraph" w:customStyle="1" w:styleId="V8SectionHeadingsLeft">
    <w:name w:val="V8 Section Headings + Left"/>
    <w:basedOn w:val="V8SectionHeadings"/>
    <w:rsid w:val="00433322"/>
    <w:pPr>
      <w:jc w:val="left"/>
    </w:pPr>
    <w:rPr>
      <w:rFonts w:cs="Times New Roman"/>
      <w:bCs/>
      <w:szCs w:val="20"/>
    </w:rPr>
  </w:style>
  <w:style w:type="paragraph" w:styleId="Header">
    <w:name w:val="header"/>
    <w:basedOn w:val="Normal"/>
    <w:link w:val="HeaderChar"/>
    <w:rsid w:val="007223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223F4"/>
    <w:rPr>
      <w:rFonts w:ascii="Arial" w:hAnsi="Arial"/>
      <w:sz w:val="14"/>
    </w:rPr>
  </w:style>
  <w:style w:type="paragraph" w:styleId="Footer">
    <w:name w:val="footer"/>
    <w:basedOn w:val="Normal"/>
    <w:link w:val="FooterChar"/>
    <w:rsid w:val="007223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223F4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rsid w:val="006B7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Office%20Standards\TDOT%202nd%20Sheets\Standard%20Traffic%20Operations%20and%20Structure%20Drawings_1106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 Traffic Operations and Structure Drawings_110617.dotx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 Index and Standard Drawings</vt:lpstr>
    </vt:vector>
  </TitlesOfParts>
  <Company>TDOT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Index and Standard Drawings</dc:title>
  <dc:creator>Trey Todd</dc:creator>
  <cp:lastModifiedBy>Trey Todd</cp:lastModifiedBy>
  <cp:revision>1</cp:revision>
  <cp:lastPrinted>2017-06-20T15:53:00Z</cp:lastPrinted>
  <dcterms:created xsi:type="dcterms:W3CDTF">2017-12-04T23:51:00Z</dcterms:created>
  <dcterms:modified xsi:type="dcterms:W3CDTF">2017-12-04T23:54:00Z</dcterms:modified>
</cp:coreProperties>
</file>